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D81E9" w14:textId="77777777" w:rsidR="00265923" w:rsidRDefault="00265923" w:rsidP="002659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PYKEL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78FDA9DF" w14:textId="77777777" w:rsidR="00265923" w:rsidRDefault="00265923" w:rsidP="002659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6AD53C" w14:textId="77777777" w:rsidR="00265923" w:rsidRDefault="00265923" w:rsidP="002659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833723" w14:textId="77777777" w:rsidR="00265923" w:rsidRDefault="00265923" w:rsidP="002659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Crewkerne, Somerset,</w:t>
      </w:r>
    </w:p>
    <w:p w14:paraId="33E71979" w14:textId="77777777" w:rsidR="00265923" w:rsidRDefault="00265923" w:rsidP="002659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onto lands of the late William Montague(q.v.).</w:t>
      </w:r>
    </w:p>
    <w:p w14:paraId="43C9160B" w14:textId="77777777" w:rsidR="00265923" w:rsidRDefault="00265923" w:rsidP="0026592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45F6ABB" w14:textId="77777777" w:rsidR="00265923" w:rsidRDefault="00265923" w:rsidP="00265923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p.16)</w:t>
      </w:r>
    </w:p>
    <w:p w14:paraId="2B8E4D65" w14:textId="77777777" w:rsidR="00265923" w:rsidRDefault="00265923" w:rsidP="002659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D3BDDC8" w14:textId="77777777" w:rsidR="00265923" w:rsidRDefault="00265923" w:rsidP="002659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CB7FD13" w14:textId="77777777" w:rsidR="00265923" w:rsidRPr="0065423C" w:rsidRDefault="00265923" w:rsidP="002659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31 August 2021</w:t>
      </w:r>
    </w:p>
    <w:p w14:paraId="725448E8" w14:textId="49749D51" w:rsidR="00BA00AB" w:rsidRPr="0026592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659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914C5" w14:textId="77777777" w:rsidR="00265923" w:rsidRDefault="00265923" w:rsidP="009139A6">
      <w:r>
        <w:separator/>
      </w:r>
    </w:p>
  </w:endnote>
  <w:endnote w:type="continuationSeparator" w:id="0">
    <w:p w14:paraId="0A3AEC5A" w14:textId="77777777" w:rsidR="00265923" w:rsidRDefault="002659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783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0ACB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3F4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DD1D0" w14:textId="77777777" w:rsidR="00265923" w:rsidRDefault="00265923" w:rsidP="009139A6">
      <w:r>
        <w:separator/>
      </w:r>
    </w:p>
  </w:footnote>
  <w:footnote w:type="continuationSeparator" w:id="0">
    <w:p w14:paraId="08E66508" w14:textId="77777777" w:rsidR="00265923" w:rsidRDefault="002659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7A5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7DB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41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923"/>
    <w:rsid w:val="000666E0"/>
    <w:rsid w:val="002510B7"/>
    <w:rsid w:val="0026592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86E11"/>
  <w15:chartTrackingRefBased/>
  <w15:docId w15:val="{BA6BF3E4-EBF0-4151-B908-8833B12CA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2021-08-31T19:43:00Z</dcterms:created>
  <dcterms:modified xsi:type="dcterms:W3CDTF">2021-08-31T19:43:00Z</dcterms:modified>
</cp:coreProperties>
</file>